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1E9" w:rsidRDefault="00B971E9" w:rsidP="00FB0F11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营业性演出申请登记表</w:t>
      </w:r>
    </w:p>
    <w:tbl>
      <w:tblPr>
        <w:tblW w:w="906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58"/>
        <w:gridCol w:w="2189"/>
        <w:gridCol w:w="691"/>
        <w:gridCol w:w="90"/>
        <w:gridCol w:w="433"/>
        <w:gridCol w:w="662"/>
        <w:gridCol w:w="1138"/>
        <w:gridCol w:w="700"/>
        <w:gridCol w:w="801"/>
      </w:tblGrid>
      <w:tr w:rsidR="00B971E9" w:rsidTr="00FB0F11">
        <w:trPr>
          <w:trHeight w:val="118"/>
        </w:trPr>
        <w:tc>
          <w:tcPr>
            <w:tcW w:w="23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演出举办单位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个人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</w:tcBorders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top w:val="single" w:sz="12" w:space="0" w:color="auto"/>
            </w:tcBorders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证号</w:t>
            </w:r>
          </w:p>
        </w:tc>
        <w:tc>
          <w:tcPr>
            <w:tcW w:w="263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971E9" w:rsidTr="00FB0F11">
        <w:trPr>
          <w:trHeight w:val="64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地址</w:t>
            </w:r>
          </w:p>
        </w:tc>
        <w:tc>
          <w:tcPr>
            <w:tcW w:w="2880" w:type="dxa"/>
            <w:gridSpan w:val="2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</w:pPr>
          </w:p>
        </w:tc>
        <w:tc>
          <w:tcPr>
            <w:tcW w:w="1185" w:type="dxa"/>
            <w:gridSpan w:val="3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结果送达</w:t>
            </w:r>
          </w:p>
        </w:tc>
        <w:tc>
          <w:tcPr>
            <w:tcW w:w="2639" w:type="dxa"/>
            <w:gridSpan w:val="3"/>
            <w:tcBorders>
              <w:right w:val="single" w:sz="12" w:space="0" w:color="auto"/>
            </w:tcBorders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自取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挂号信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快递到付</w:t>
            </w:r>
          </w:p>
        </w:tc>
      </w:tr>
      <w:tr w:rsidR="00B971E9" w:rsidTr="00FB0F11">
        <w:trPr>
          <w:trHeight w:val="64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申请事项</w:t>
            </w:r>
          </w:p>
        </w:tc>
        <w:tc>
          <w:tcPr>
            <w:tcW w:w="4065" w:type="dxa"/>
            <w:gridSpan w:val="5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内地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涉港澳台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涉外</w:t>
            </w:r>
          </w:p>
        </w:tc>
        <w:tc>
          <w:tcPr>
            <w:tcW w:w="2639" w:type="dxa"/>
            <w:gridSpan w:val="3"/>
            <w:tcBorders>
              <w:right w:val="single" w:sz="12" w:space="0" w:color="auto"/>
            </w:tcBorders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举办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变更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备案</w:t>
            </w:r>
          </w:p>
        </w:tc>
      </w:tr>
      <w:tr w:rsidR="00B971E9" w:rsidTr="00FB0F11">
        <w:trPr>
          <w:trHeight w:val="412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演出名称</w:t>
            </w:r>
          </w:p>
        </w:tc>
        <w:tc>
          <w:tcPr>
            <w:tcW w:w="2880" w:type="dxa"/>
            <w:gridSpan w:val="2"/>
            <w:vAlign w:val="center"/>
          </w:tcPr>
          <w:p w:rsidR="00B971E9" w:rsidRDefault="00B971E9" w:rsidP="002431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vAlign w:val="center"/>
          </w:tcPr>
          <w:p w:rsidR="00B971E9" w:rsidRDefault="00B971E9" w:rsidP="002431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原批文号</w:t>
            </w:r>
          </w:p>
        </w:tc>
        <w:tc>
          <w:tcPr>
            <w:tcW w:w="2639" w:type="dxa"/>
            <w:gridSpan w:val="3"/>
            <w:tcBorders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spacing w:line="300" w:lineRule="exact"/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变更</w:t>
            </w:r>
            <w:r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备案填写</w:t>
            </w:r>
          </w:p>
        </w:tc>
      </w:tr>
      <w:tr w:rsidR="00B971E9" w:rsidTr="00FB0F11">
        <w:trPr>
          <w:trHeight w:val="798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主要演出类型</w:t>
            </w:r>
          </w:p>
        </w:tc>
        <w:tc>
          <w:tcPr>
            <w:tcW w:w="6704" w:type="dxa"/>
            <w:gridSpan w:val="8"/>
            <w:tcBorders>
              <w:right w:val="single" w:sz="12" w:space="0" w:color="auto"/>
            </w:tcBorders>
          </w:tcPr>
          <w:p w:rsidR="00B971E9" w:rsidRDefault="00B971E9" w:rsidP="00243112">
            <w:pPr>
              <w:spacing w:line="3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流行乐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音乐会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歌剧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/DJ/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其他音乐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民族舞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芭蕾舞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现代舞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舞剧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其他舞蹈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话剧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默剧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音乐剧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儿童剧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其他戏剧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魔术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杂技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马戏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其他杂技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相声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戏曲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小品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其他曲艺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其他（单选）</w:t>
            </w:r>
          </w:p>
        </w:tc>
      </w:tr>
      <w:tr w:rsidR="00B971E9" w:rsidTr="00FB0F11">
        <w:trPr>
          <w:cantSplit/>
          <w:trHeight w:val="276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备注</w:t>
            </w:r>
          </w:p>
        </w:tc>
        <w:tc>
          <w:tcPr>
            <w:tcW w:w="6704" w:type="dxa"/>
            <w:gridSpan w:val="8"/>
            <w:tcBorders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演出类型栏选择含“其他”字样选项的在此填写具体类型名称</w:t>
            </w:r>
          </w:p>
        </w:tc>
      </w:tr>
      <w:tr w:rsidR="00B971E9" w:rsidTr="00FB0F11">
        <w:trPr>
          <w:cantSplit/>
          <w:trHeight w:val="276"/>
        </w:trPr>
        <w:tc>
          <w:tcPr>
            <w:tcW w:w="9062" w:type="dxa"/>
            <w:gridSpan w:val="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...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入境停留日期、时间、巡演首演地在申请涉港澳台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涉外营业性演出时填写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...</w:t>
            </w:r>
          </w:p>
        </w:tc>
      </w:tr>
      <w:tr w:rsidR="00B971E9" w:rsidTr="00FB0F11">
        <w:trPr>
          <w:cantSplit/>
          <w:trHeight w:val="276"/>
        </w:trPr>
        <w:tc>
          <w:tcPr>
            <w:tcW w:w="2358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入境停留日期</w:t>
            </w:r>
          </w:p>
        </w:tc>
        <w:tc>
          <w:tcPr>
            <w:tcW w:w="3403" w:type="dxa"/>
            <w:gridSpan w:val="4"/>
            <w:tcBorders>
              <w:left w:val="single" w:sz="6" w:space="0" w:color="auto"/>
              <w:bottom w:val="nil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  <w:t>201X-X-X</w:t>
            </w: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至</w:t>
            </w:r>
            <w:r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  <w:t>201X-X-X</w:t>
            </w:r>
          </w:p>
        </w:tc>
        <w:tc>
          <w:tcPr>
            <w:tcW w:w="1800" w:type="dxa"/>
            <w:gridSpan w:val="2"/>
            <w:tcBorders>
              <w:bottom w:val="nil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入境停留时间</w:t>
            </w:r>
          </w:p>
        </w:tc>
        <w:tc>
          <w:tcPr>
            <w:tcW w:w="1501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数字</w:t>
            </w:r>
            <w:r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</w:t>
            </w:r>
          </w:p>
        </w:tc>
      </w:tr>
      <w:tr w:rsidR="00B971E9" w:rsidTr="00FB0F11">
        <w:trPr>
          <w:cantSplit/>
          <w:trHeight w:val="276"/>
        </w:trPr>
        <w:tc>
          <w:tcPr>
            <w:tcW w:w="2358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本轮巡演首演地</w:t>
            </w:r>
          </w:p>
        </w:tc>
        <w:tc>
          <w:tcPr>
            <w:tcW w:w="3403" w:type="dxa"/>
            <w:gridSpan w:val="4"/>
            <w:tcBorders>
              <w:left w:val="single" w:sz="6" w:space="0" w:color="auto"/>
              <w:bottom w:val="nil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具体到地级市</w:t>
            </w:r>
            <w:r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      </w:t>
            </w:r>
          </w:p>
        </w:tc>
        <w:tc>
          <w:tcPr>
            <w:tcW w:w="1800" w:type="dxa"/>
            <w:gridSpan w:val="2"/>
            <w:tcBorders>
              <w:bottom w:val="nil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演出（剧）节目</w:t>
            </w:r>
          </w:p>
        </w:tc>
        <w:tc>
          <w:tcPr>
            <w:tcW w:w="1501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见附件</w:t>
            </w:r>
          </w:p>
        </w:tc>
      </w:tr>
      <w:tr w:rsidR="00B971E9" w:rsidTr="00FB0F11">
        <w:trPr>
          <w:cantSplit/>
          <w:trHeight w:val="189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主要演员（团体）</w:t>
            </w:r>
          </w:p>
        </w:tc>
        <w:tc>
          <w:tcPr>
            <w:tcW w:w="6704" w:type="dxa"/>
            <w:gridSpan w:val="8"/>
            <w:tcBorders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right"/>
              <w:rPr>
                <w:rFonts w:ascii="仿宋_GB2312" w:eastAsia="仿宋_GB2312" w:hAnsi="仿宋_GB2312" w:cs="仿宋_GB2312"/>
                <w:color w:val="C0C0C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（全体演员名单见附件）</w:t>
            </w:r>
          </w:p>
        </w:tc>
      </w:tr>
      <w:tr w:rsidR="00B971E9" w:rsidTr="00FB0F11">
        <w:trPr>
          <w:cantSplit/>
          <w:trHeight w:val="189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本地演出场所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1</w:t>
            </w:r>
          </w:p>
        </w:tc>
        <w:tc>
          <w:tcPr>
            <w:tcW w:w="2189" w:type="dxa"/>
            <w:vAlign w:val="center"/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center"/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日期</w:t>
            </w:r>
          </w:p>
        </w:tc>
        <w:tc>
          <w:tcPr>
            <w:tcW w:w="2233" w:type="dxa"/>
            <w:gridSpan w:val="3"/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color w:val="C0C0C0"/>
                <w:szCs w:val="21"/>
              </w:rPr>
              <w:t>201X-X-X</w:t>
            </w:r>
            <w:r>
              <w:rPr>
                <w:rFonts w:ascii="仿宋_GB2312" w:eastAsia="仿宋_GB2312" w:hAnsi="仿宋_GB2312" w:cs="仿宋_GB2312" w:hint="eastAsia"/>
                <w:color w:val="C0C0C0"/>
                <w:szCs w:val="21"/>
              </w:rPr>
              <w:t>至</w:t>
            </w:r>
            <w:r>
              <w:rPr>
                <w:rFonts w:ascii="仿宋_GB2312" w:eastAsia="仿宋_GB2312" w:hAnsi="仿宋_GB2312" w:cs="仿宋_GB2312"/>
                <w:color w:val="C0C0C0"/>
                <w:szCs w:val="21"/>
              </w:rPr>
              <w:t>201X-X-X</w:t>
            </w:r>
          </w:p>
        </w:tc>
        <w:tc>
          <w:tcPr>
            <w:tcW w:w="700" w:type="dxa"/>
            <w:vAlign w:val="center"/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场次</w:t>
            </w:r>
          </w:p>
        </w:tc>
        <w:tc>
          <w:tcPr>
            <w:tcW w:w="801" w:type="dxa"/>
            <w:tcBorders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数字</w:t>
            </w:r>
          </w:p>
        </w:tc>
      </w:tr>
      <w:tr w:rsidR="00B971E9" w:rsidTr="00FB0F11">
        <w:trPr>
          <w:cantSplit/>
          <w:trHeight w:val="103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B971E9">
            <w:pPr>
              <w:spacing w:line="400" w:lineRule="exact"/>
              <w:ind w:firstLineChars="392" w:firstLine="316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地址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1</w:t>
            </w:r>
          </w:p>
        </w:tc>
        <w:tc>
          <w:tcPr>
            <w:tcW w:w="6704" w:type="dxa"/>
            <w:gridSpan w:val="8"/>
            <w:tcBorders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971E9" w:rsidTr="00FB0F11">
        <w:trPr>
          <w:cantSplit/>
          <w:trHeight w:val="189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本地演出场所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2</w:t>
            </w:r>
          </w:p>
        </w:tc>
        <w:tc>
          <w:tcPr>
            <w:tcW w:w="2189" w:type="dxa"/>
            <w:vAlign w:val="center"/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center"/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日期</w:t>
            </w:r>
          </w:p>
        </w:tc>
        <w:tc>
          <w:tcPr>
            <w:tcW w:w="2233" w:type="dxa"/>
            <w:gridSpan w:val="3"/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color w:val="C0C0C0"/>
                <w:szCs w:val="21"/>
              </w:rPr>
              <w:t>201X-X-X</w:t>
            </w:r>
            <w:r>
              <w:rPr>
                <w:rFonts w:ascii="仿宋_GB2312" w:eastAsia="仿宋_GB2312" w:hAnsi="仿宋_GB2312" w:cs="仿宋_GB2312" w:hint="eastAsia"/>
                <w:color w:val="C0C0C0"/>
                <w:szCs w:val="21"/>
              </w:rPr>
              <w:t>至</w:t>
            </w:r>
            <w:r>
              <w:rPr>
                <w:rFonts w:ascii="仿宋_GB2312" w:eastAsia="仿宋_GB2312" w:hAnsi="仿宋_GB2312" w:cs="仿宋_GB2312"/>
                <w:color w:val="C0C0C0"/>
                <w:szCs w:val="21"/>
              </w:rPr>
              <w:t>201X-X-X</w:t>
            </w:r>
          </w:p>
        </w:tc>
        <w:tc>
          <w:tcPr>
            <w:tcW w:w="700" w:type="dxa"/>
            <w:vAlign w:val="center"/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场次</w:t>
            </w:r>
          </w:p>
        </w:tc>
        <w:tc>
          <w:tcPr>
            <w:tcW w:w="801" w:type="dxa"/>
            <w:tcBorders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数字</w:t>
            </w:r>
          </w:p>
        </w:tc>
      </w:tr>
      <w:tr w:rsidR="00B971E9" w:rsidTr="00FB0F11">
        <w:trPr>
          <w:cantSplit/>
          <w:trHeight w:val="103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B971E9">
            <w:pPr>
              <w:spacing w:line="400" w:lineRule="exact"/>
              <w:ind w:firstLineChars="392" w:firstLine="316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地址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2</w:t>
            </w:r>
          </w:p>
        </w:tc>
        <w:tc>
          <w:tcPr>
            <w:tcW w:w="6704" w:type="dxa"/>
            <w:gridSpan w:val="8"/>
            <w:tcBorders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971E9" w:rsidTr="00FB0F11">
        <w:trPr>
          <w:cantSplit/>
          <w:trHeight w:val="189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本地演出场所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3</w:t>
            </w:r>
          </w:p>
        </w:tc>
        <w:tc>
          <w:tcPr>
            <w:tcW w:w="2189" w:type="dxa"/>
            <w:vAlign w:val="center"/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vAlign w:val="center"/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日期</w:t>
            </w:r>
          </w:p>
        </w:tc>
        <w:tc>
          <w:tcPr>
            <w:tcW w:w="2233" w:type="dxa"/>
            <w:gridSpan w:val="3"/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color w:val="C0C0C0"/>
                <w:szCs w:val="21"/>
              </w:rPr>
              <w:t>201X-X-X</w:t>
            </w:r>
            <w:r>
              <w:rPr>
                <w:rFonts w:ascii="仿宋_GB2312" w:eastAsia="仿宋_GB2312" w:hAnsi="仿宋_GB2312" w:cs="仿宋_GB2312" w:hint="eastAsia"/>
                <w:color w:val="C0C0C0"/>
                <w:szCs w:val="21"/>
              </w:rPr>
              <w:t>至</w:t>
            </w:r>
            <w:r>
              <w:rPr>
                <w:rFonts w:ascii="仿宋_GB2312" w:eastAsia="仿宋_GB2312" w:hAnsi="仿宋_GB2312" w:cs="仿宋_GB2312"/>
                <w:color w:val="C0C0C0"/>
                <w:szCs w:val="21"/>
              </w:rPr>
              <w:t>201X-X-X</w:t>
            </w:r>
          </w:p>
        </w:tc>
        <w:tc>
          <w:tcPr>
            <w:tcW w:w="700" w:type="dxa"/>
            <w:vAlign w:val="center"/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场次</w:t>
            </w:r>
          </w:p>
        </w:tc>
        <w:tc>
          <w:tcPr>
            <w:tcW w:w="801" w:type="dxa"/>
            <w:tcBorders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z w:val="24"/>
                <w:szCs w:val="24"/>
              </w:rPr>
              <w:t>数字</w:t>
            </w:r>
          </w:p>
        </w:tc>
      </w:tr>
      <w:tr w:rsidR="00B971E9" w:rsidTr="00FB0F11">
        <w:trPr>
          <w:cantSplit/>
          <w:trHeight w:val="103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B971E9">
            <w:pPr>
              <w:spacing w:line="400" w:lineRule="exact"/>
              <w:ind w:firstLineChars="392" w:firstLine="316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地址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3</w:t>
            </w:r>
          </w:p>
        </w:tc>
        <w:tc>
          <w:tcPr>
            <w:tcW w:w="6704" w:type="dxa"/>
            <w:gridSpan w:val="8"/>
            <w:tcBorders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971E9" w:rsidTr="00FB0F11">
        <w:trPr>
          <w:cantSplit/>
          <w:trHeight w:val="524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项目联系人姓名</w:t>
            </w:r>
          </w:p>
        </w:tc>
        <w:tc>
          <w:tcPr>
            <w:tcW w:w="21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515" w:type="dxa"/>
            <w:gridSpan w:val="7"/>
            <w:vMerge w:val="restart"/>
            <w:tcBorders>
              <w:right w:val="single" w:sz="12" w:space="0" w:color="auto"/>
            </w:tcBorders>
            <w:vAlign w:val="center"/>
          </w:tcPr>
          <w:p w:rsidR="00B971E9" w:rsidRDefault="00B971E9" w:rsidP="00B971E9">
            <w:pPr>
              <w:spacing w:line="360" w:lineRule="exact"/>
              <w:ind w:right="-34" w:firstLineChars="200" w:firstLine="31680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我（单位）申请举办营业性演出，遵守《营业性演出管理条例》及《营业性演出管理条例实施细则》等相关规定，确保所提供的申报材料全部真实有效，并且对材料实质内容的真实性负责。（盖章）</w:t>
            </w:r>
          </w:p>
        </w:tc>
      </w:tr>
      <w:tr w:rsidR="00B971E9" w:rsidTr="00FB0F11">
        <w:trPr>
          <w:cantSplit/>
          <w:trHeight w:val="520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2431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pacing w:val="-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>演出经纪人员证号</w:t>
            </w:r>
          </w:p>
        </w:tc>
        <w:tc>
          <w:tcPr>
            <w:tcW w:w="21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C0C0C0"/>
                <w:spacing w:val="-2"/>
                <w:sz w:val="24"/>
                <w:szCs w:val="24"/>
              </w:rPr>
              <w:t>演出经纪机构填写</w:t>
            </w:r>
          </w:p>
        </w:tc>
        <w:tc>
          <w:tcPr>
            <w:tcW w:w="4515" w:type="dxa"/>
            <w:gridSpan w:val="7"/>
            <w:vMerge/>
            <w:tcBorders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widowControl/>
              <w:jc w:val="left"/>
              <w:rPr>
                <w:rFonts w:ascii="宋体" w:cs="宋体"/>
                <w:sz w:val="24"/>
                <w:szCs w:val="24"/>
              </w:rPr>
            </w:pPr>
          </w:p>
        </w:tc>
      </w:tr>
      <w:tr w:rsidR="00B971E9" w:rsidTr="00FB0F11">
        <w:trPr>
          <w:cantSplit/>
          <w:trHeight w:val="554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  <w:szCs w:val="24"/>
              </w:rPr>
              <w:t>项目联系人移动电话</w:t>
            </w:r>
          </w:p>
        </w:tc>
        <w:tc>
          <w:tcPr>
            <w:tcW w:w="2189" w:type="dxa"/>
            <w:tcBorders>
              <w:top w:val="single" w:sz="6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4515" w:type="dxa"/>
            <w:gridSpan w:val="7"/>
            <w:vMerge/>
            <w:tcBorders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widowControl/>
              <w:jc w:val="left"/>
              <w:rPr>
                <w:rFonts w:ascii="宋体" w:cs="宋体"/>
                <w:sz w:val="24"/>
                <w:szCs w:val="24"/>
              </w:rPr>
            </w:pPr>
          </w:p>
        </w:tc>
      </w:tr>
      <w:tr w:rsidR="00B971E9" w:rsidTr="00FB0F11">
        <w:trPr>
          <w:cantSplit/>
          <w:trHeight w:val="824"/>
        </w:trPr>
        <w:tc>
          <w:tcPr>
            <w:tcW w:w="2358" w:type="dxa"/>
            <w:tcBorders>
              <w:left w:val="single" w:sz="12" w:space="0" w:color="auto"/>
            </w:tcBorders>
            <w:vAlign w:val="center"/>
          </w:tcPr>
          <w:p w:rsidR="00B971E9" w:rsidRDefault="00B971E9" w:rsidP="0024311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pacing w:val="-6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4"/>
                <w:szCs w:val="24"/>
              </w:rPr>
              <w:t>项目联系人固定电话</w:t>
            </w:r>
          </w:p>
        </w:tc>
        <w:tc>
          <w:tcPr>
            <w:tcW w:w="2189" w:type="dxa"/>
            <w:vAlign w:val="center"/>
          </w:tcPr>
          <w:p w:rsidR="00B971E9" w:rsidRDefault="00B971E9" w:rsidP="00243112">
            <w:pPr>
              <w:spacing w:line="400" w:lineRule="exac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4515" w:type="dxa"/>
            <w:gridSpan w:val="7"/>
            <w:tcBorders>
              <w:right w:val="single" w:sz="12" w:space="0" w:color="auto"/>
            </w:tcBorders>
            <w:vAlign w:val="center"/>
          </w:tcPr>
          <w:p w:rsidR="00B971E9" w:rsidRDefault="00B971E9" w:rsidP="00243112">
            <w:pPr>
              <w:widowControl/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 w:rsidRPr="00FB0F11">
              <w:rPr>
                <w:rFonts w:ascii="仿宋_GB2312" w:eastAsia="仿宋_GB2312" w:hAnsi="仿宋_GB2312" w:cs="仿宋_GB2312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Pr="00FB0F11">
              <w:rPr>
                <w:rFonts w:ascii="仿宋_GB2312" w:eastAsia="仿宋_GB2312" w:hAnsi="仿宋_GB2312" w:cs="仿宋_GB2312" w:hint="eastAsia"/>
                <w:b/>
                <w:color w:val="DDDDDD"/>
                <w:kern w:val="0"/>
                <w:sz w:val="24"/>
                <w:szCs w:val="24"/>
              </w:rPr>
              <w:t>我单位近</w:t>
            </w:r>
            <w:r w:rsidRPr="00FB0F11">
              <w:rPr>
                <w:rFonts w:ascii="仿宋_GB2312" w:eastAsia="仿宋_GB2312" w:hAnsi="仿宋_GB2312" w:cs="仿宋_GB2312"/>
                <w:b/>
                <w:color w:val="DDDDDD"/>
                <w:kern w:val="0"/>
                <w:sz w:val="24"/>
                <w:szCs w:val="24"/>
              </w:rPr>
              <w:t>2</w:t>
            </w:r>
            <w:r w:rsidRPr="00FB0F11">
              <w:rPr>
                <w:rFonts w:ascii="仿宋_GB2312" w:eastAsia="仿宋_GB2312" w:hAnsi="仿宋_GB2312" w:cs="仿宋_GB2312" w:hint="eastAsia"/>
                <w:b/>
                <w:color w:val="DDDDDD"/>
                <w:kern w:val="0"/>
                <w:sz w:val="24"/>
                <w:szCs w:val="24"/>
              </w:rPr>
              <w:t>年内无违反《营业性演出管理条例》及其实施细则的情形。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（申请涉外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涉港澳台营业性演出时填写）</w:t>
            </w:r>
          </w:p>
        </w:tc>
      </w:tr>
    </w:tbl>
    <w:p w:rsidR="00B971E9" w:rsidRDefault="00B971E9" w:rsidP="00FB0F11">
      <w:pPr>
        <w:wordWrap w:val="0"/>
        <w:jc w:val="right"/>
        <w:rPr>
          <w:rFonts w:ascii="宋体"/>
          <w:sz w:val="18"/>
          <w:szCs w:val="18"/>
        </w:rPr>
        <w:sectPr w:rsidR="00B971E9">
          <w:pgSz w:w="11906" w:h="16838"/>
          <w:pgMar w:top="1440" w:right="1797" w:bottom="1440" w:left="1797" w:header="851" w:footer="992" w:gutter="0"/>
          <w:cols w:space="720"/>
          <w:docGrid w:type="lines" w:linePitch="319"/>
        </w:sectPr>
      </w:pPr>
      <w:r>
        <w:rPr>
          <w:rFonts w:ascii="宋体" w:hAnsi="宋体"/>
          <w:sz w:val="18"/>
          <w:szCs w:val="18"/>
        </w:rPr>
        <w:t xml:space="preserve">   </w:t>
      </w:r>
      <w:r>
        <w:rPr>
          <w:rFonts w:ascii="宋体" w:hAnsi="宋体" w:hint="eastAsia"/>
          <w:sz w:val="18"/>
          <w:szCs w:val="18"/>
        </w:rPr>
        <w:t>年</w:t>
      </w:r>
      <w:r>
        <w:rPr>
          <w:rFonts w:ascii="宋体" w:hAnsi="宋体"/>
          <w:sz w:val="18"/>
          <w:szCs w:val="18"/>
        </w:rPr>
        <w:t xml:space="preserve">    </w:t>
      </w:r>
      <w:r>
        <w:rPr>
          <w:rFonts w:ascii="宋体" w:hAnsi="宋体" w:hint="eastAsia"/>
          <w:sz w:val="18"/>
          <w:szCs w:val="18"/>
        </w:rPr>
        <w:t>月</w:t>
      </w:r>
      <w:r>
        <w:rPr>
          <w:rFonts w:ascii="宋体" w:hAnsi="宋体"/>
          <w:sz w:val="18"/>
          <w:szCs w:val="18"/>
        </w:rPr>
        <w:t xml:space="preserve">    </w:t>
      </w:r>
      <w:r>
        <w:rPr>
          <w:rFonts w:ascii="宋体" w:hAnsi="宋体" w:hint="eastAsia"/>
          <w:sz w:val="18"/>
          <w:szCs w:val="18"/>
        </w:rPr>
        <w:t>日</w:t>
      </w:r>
    </w:p>
    <w:p w:rsidR="00B971E9" w:rsidRDefault="00B971E9"/>
    <w:sectPr w:rsidR="00B971E9" w:rsidSect="004134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F11"/>
    <w:rsid w:val="0000492C"/>
    <w:rsid w:val="0002498B"/>
    <w:rsid w:val="000454EF"/>
    <w:rsid w:val="00090D98"/>
    <w:rsid w:val="00097B16"/>
    <w:rsid w:val="000F07E1"/>
    <w:rsid w:val="001055E1"/>
    <w:rsid w:val="001334E8"/>
    <w:rsid w:val="0013653B"/>
    <w:rsid w:val="00162944"/>
    <w:rsid w:val="001752E7"/>
    <w:rsid w:val="001A67FB"/>
    <w:rsid w:val="001B1382"/>
    <w:rsid w:val="001D416B"/>
    <w:rsid w:val="001D4B5B"/>
    <w:rsid w:val="001D54D8"/>
    <w:rsid w:val="001E4DC7"/>
    <w:rsid w:val="001F3480"/>
    <w:rsid w:val="00222B06"/>
    <w:rsid w:val="00223EB6"/>
    <w:rsid w:val="00243112"/>
    <w:rsid w:val="00250280"/>
    <w:rsid w:val="00257B1E"/>
    <w:rsid w:val="0028322C"/>
    <w:rsid w:val="002D4F45"/>
    <w:rsid w:val="002D53A1"/>
    <w:rsid w:val="002D74E9"/>
    <w:rsid w:val="00316326"/>
    <w:rsid w:val="00332749"/>
    <w:rsid w:val="00392B04"/>
    <w:rsid w:val="003A172C"/>
    <w:rsid w:val="003E3FB6"/>
    <w:rsid w:val="003F2402"/>
    <w:rsid w:val="004134AF"/>
    <w:rsid w:val="004357FC"/>
    <w:rsid w:val="004C31C5"/>
    <w:rsid w:val="004D3EB8"/>
    <w:rsid w:val="004E51AA"/>
    <w:rsid w:val="00502DF5"/>
    <w:rsid w:val="0056560C"/>
    <w:rsid w:val="005A0667"/>
    <w:rsid w:val="005B20F0"/>
    <w:rsid w:val="00606654"/>
    <w:rsid w:val="006550E6"/>
    <w:rsid w:val="006D1EA3"/>
    <w:rsid w:val="006F02B3"/>
    <w:rsid w:val="00700226"/>
    <w:rsid w:val="00715583"/>
    <w:rsid w:val="00730437"/>
    <w:rsid w:val="00731BDA"/>
    <w:rsid w:val="00742398"/>
    <w:rsid w:val="007453DE"/>
    <w:rsid w:val="00761479"/>
    <w:rsid w:val="007B2DBB"/>
    <w:rsid w:val="007E758E"/>
    <w:rsid w:val="008145B8"/>
    <w:rsid w:val="0081687A"/>
    <w:rsid w:val="00816FAC"/>
    <w:rsid w:val="00844ADE"/>
    <w:rsid w:val="008A0151"/>
    <w:rsid w:val="008A14A4"/>
    <w:rsid w:val="008D160E"/>
    <w:rsid w:val="008E426F"/>
    <w:rsid w:val="008E69D2"/>
    <w:rsid w:val="0094327F"/>
    <w:rsid w:val="00964386"/>
    <w:rsid w:val="00966E0C"/>
    <w:rsid w:val="00985241"/>
    <w:rsid w:val="009929CB"/>
    <w:rsid w:val="009A1568"/>
    <w:rsid w:val="009C5E27"/>
    <w:rsid w:val="009C67C5"/>
    <w:rsid w:val="009E1C61"/>
    <w:rsid w:val="009E759A"/>
    <w:rsid w:val="009F1467"/>
    <w:rsid w:val="00A143A2"/>
    <w:rsid w:val="00A27010"/>
    <w:rsid w:val="00A33A18"/>
    <w:rsid w:val="00A50CE1"/>
    <w:rsid w:val="00A55FEC"/>
    <w:rsid w:val="00A923C8"/>
    <w:rsid w:val="00AA70B1"/>
    <w:rsid w:val="00AF0EC3"/>
    <w:rsid w:val="00B07B07"/>
    <w:rsid w:val="00B971E9"/>
    <w:rsid w:val="00BA7349"/>
    <w:rsid w:val="00BC2F05"/>
    <w:rsid w:val="00BC542D"/>
    <w:rsid w:val="00C077EF"/>
    <w:rsid w:val="00C23DF1"/>
    <w:rsid w:val="00C362DB"/>
    <w:rsid w:val="00C4421D"/>
    <w:rsid w:val="00C44E90"/>
    <w:rsid w:val="00C9653E"/>
    <w:rsid w:val="00CC53B6"/>
    <w:rsid w:val="00CD46B1"/>
    <w:rsid w:val="00D038ED"/>
    <w:rsid w:val="00D043B3"/>
    <w:rsid w:val="00D50235"/>
    <w:rsid w:val="00D73F32"/>
    <w:rsid w:val="00D83BF2"/>
    <w:rsid w:val="00DA5C35"/>
    <w:rsid w:val="00E37EA3"/>
    <w:rsid w:val="00E83EC7"/>
    <w:rsid w:val="00E85FBA"/>
    <w:rsid w:val="00E90697"/>
    <w:rsid w:val="00EB1407"/>
    <w:rsid w:val="00EC1E84"/>
    <w:rsid w:val="00EF0161"/>
    <w:rsid w:val="00EF41BD"/>
    <w:rsid w:val="00F05018"/>
    <w:rsid w:val="00F16432"/>
    <w:rsid w:val="00FA2B29"/>
    <w:rsid w:val="00FB0F11"/>
    <w:rsid w:val="00FB593D"/>
    <w:rsid w:val="00FE0927"/>
    <w:rsid w:val="00FF7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F11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uiPriority w:val="99"/>
    <w:rsid w:val="00FB0F1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105</Words>
  <Characters>605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营业性演出申请登记表</dc:title>
  <dc:subject/>
  <dc:creator>lenovo</dc:creator>
  <cp:keywords/>
  <dc:description/>
  <cp:lastModifiedBy>未定义</cp:lastModifiedBy>
  <cp:revision>2</cp:revision>
  <dcterms:created xsi:type="dcterms:W3CDTF">2020-08-25T03:18:00Z</dcterms:created>
  <dcterms:modified xsi:type="dcterms:W3CDTF">2020-08-25T03:18:00Z</dcterms:modified>
</cp:coreProperties>
</file>