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7B9" w:rsidRDefault="00FF17B9" w:rsidP="007F1393">
      <w:pPr>
        <w:ind w:left="31680" w:hangingChars="200" w:firstLine="31680"/>
        <w:jc w:val="center"/>
        <w:rPr>
          <w:rFonts w:ascii="方正小标宋简体" w:eastAsia="方正小标宋简体" w:hAnsi="方正小标宋简体" w:cs="方正小标宋简体"/>
          <w:sz w:val="44"/>
          <w:szCs w:val="44"/>
          <w:u w:val="single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演员名单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210"/>
        <w:gridCol w:w="1622"/>
        <w:gridCol w:w="1883"/>
        <w:gridCol w:w="913"/>
        <w:gridCol w:w="1411"/>
        <w:gridCol w:w="1355"/>
        <w:gridCol w:w="2020"/>
        <w:gridCol w:w="2020"/>
        <w:gridCol w:w="1740"/>
      </w:tblGrid>
      <w:tr w:rsidR="00FF17B9" w:rsidTr="00243112">
        <w:trPr>
          <w:jc w:val="center"/>
        </w:trPr>
        <w:tc>
          <w:tcPr>
            <w:tcW w:w="1210" w:type="dxa"/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序号</w:t>
            </w:r>
          </w:p>
        </w:tc>
        <w:tc>
          <w:tcPr>
            <w:tcW w:w="1622" w:type="dxa"/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国家（地区）</w:t>
            </w:r>
          </w:p>
        </w:tc>
        <w:tc>
          <w:tcPr>
            <w:tcW w:w="1883" w:type="dxa"/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姓名</w:t>
            </w:r>
          </w:p>
        </w:tc>
        <w:tc>
          <w:tcPr>
            <w:tcW w:w="913" w:type="dxa"/>
            <w:tcBorders>
              <w:right w:val="single" w:sz="4" w:space="0" w:color="auto"/>
            </w:tcBorders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性别</w:t>
            </w:r>
          </w:p>
        </w:tc>
        <w:tc>
          <w:tcPr>
            <w:tcW w:w="1411" w:type="dxa"/>
            <w:tcBorders>
              <w:left w:val="single" w:sz="4" w:space="0" w:color="auto"/>
            </w:tcBorders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出生日期</w:t>
            </w:r>
          </w:p>
        </w:tc>
        <w:tc>
          <w:tcPr>
            <w:tcW w:w="1355" w:type="dxa"/>
            <w:tcBorders>
              <w:left w:val="single" w:sz="4" w:space="0" w:color="auto"/>
            </w:tcBorders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职务</w:t>
            </w:r>
          </w:p>
        </w:tc>
        <w:tc>
          <w:tcPr>
            <w:tcW w:w="2020" w:type="dxa"/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证件类型</w:t>
            </w:r>
          </w:p>
        </w:tc>
        <w:tc>
          <w:tcPr>
            <w:tcW w:w="2020" w:type="dxa"/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证件号码</w:t>
            </w:r>
          </w:p>
        </w:tc>
        <w:tc>
          <w:tcPr>
            <w:tcW w:w="1740" w:type="dxa"/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证件有效期</w:t>
            </w:r>
          </w:p>
        </w:tc>
      </w:tr>
      <w:tr w:rsidR="00FF17B9" w:rsidTr="00243112">
        <w:trPr>
          <w:jc w:val="center"/>
        </w:trPr>
        <w:tc>
          <w:tcPr>
            <w:tcW w:w="1210" w:type="dxa"/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1</w:t>
            </w:r>
          </w:p>
        </w:tc>
        <w:tc>
          <w:tcPr>
            <w:tcW w:w="1622" w:type="dxa"/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883" w:type="dxa"/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13" w:type="dxa"/>
            <w:tcBorders>
              <w:right w:val="single" w:sz="4" w:space="0" w:color="auto"/>
            </w:tcBorders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411" w:type="dxa"/>
            <w:tcBorders>
              <w:left w:val="single" w:sz="4" w:space="0" w:color="auto"/>
            </w:tcBorders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55" w:type="dxa"/>
            <w:tcBorders>
              <w:left w:val="single" w:sz="4" w:space="0" w:color="auto"/>
            </w:tcBorders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020" w:type="dxa"/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020" w:type="dxa"/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740" w:type="dxa"/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FF17B9" w:rsidTr="00243112">
        <w:trPr>
          <w:jc w:val="center"/>
        </w:trPr>
        <w:tc>
          <w:tcPr>
            <w:tcW w:w="1210" w:type="dxa"/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2</w:t>
            </w:r>
          </w:p>
        </w:tc>
        <w:tc>
          <w:tcPr>
            <w:tcW w:w="1622" w:type="dxa"/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883" w:type="dxa"/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13" w:type="dxa"/>
            <w:tcBorders>
              <w:right w:val="single" w:sz="4" w:space="0" w:color="auto"/>
            </w:tcBorders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411" w:type="dxa"/>
            <w:tcBorders>
              <w:left w:val="single" w:sz="4" w:space="0" w:color="auto"/>
            </w:tcBorders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55" w:type="dxa"/>
            <w:tcBorders>
              <w:left w:val="single" w:sz="4" w:space="0" w:color="auto"/>
            </w:tcBorders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020" w:type="dxa"/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020" w:type="dxa"/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740" w:type="dxa"/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FF17B9" w:rsidTr="00243112">
        <w:trPr>
          <w:jc w:val="center"/>
        </w:trPr>
        <w:tc>
          <w:tcPr>
            <w:tcW w:w="1210" w:type="dxa"/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3</w:t>
            </w:r>
          </w:p>
        </w:tc>
        <w:tc>
          <w:tcPr>
            <w:tcW w:w="1622" w:type="dxa"/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883" w:type="dxa"/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13" w:type="dxa"/>
            <w:tcBorders>
              <w:right w:val="single" w:sz="4" w:space="0" w:color="auto"/>
            </w:tcBorders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411" w:type="dxa"/>
            <w:tcBorders>
              <w:left w:val="single" w:sz="4" w:space="0" w:color="auto"/>
            </w:tcBorders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55" w:type="dxa"/>
            <w:tcBorders>
              <w:left w:val="single" w:sz="4" w:space="0" w:color="auto"/>
            </w:tcBorders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020" w:type="dxa"/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020" w:type="dxa"/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740" w:type="dxa"/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FF17B9" w:rsidTr="00243112">
        <w:trPr>
          <w:jc w:val="center"/>
        </w:trPr>
        <w:tc>
          <w:tcPr>
            <w:tcW w:w="1210" w:type="dxa"/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4</w:t>
            </w:r>
          </w:p>
        </w:tc>
        <w:tc>
          <w:tcPr>
            <w:tcW w:w="1622" w:type="dxa"/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883" w:type="dxa"/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13" w:type="dxa"/>
            <w:tcBorders>
              <w:right w:val="single" w:sz="4" w:space="0" w:color="auto"/>
            </w:tcBorders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411" w:type="dxa"/>
            <w:tcBorders>
              <w:left w:val="single" w:sz="4" w:space="0" w:color="auto"/>
            </w:tcBorders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55" w:type="dxa"/>
            <w:tcBorders>
              <w:left w:val="single" w:sz="4" w:space="0" w:color="auto"/>
            </w:tcBorders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020" w:type="dxa"/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020" w:type="dxa"/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740" w:type="dxa"/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FF17B9" w:rsidTr="00243112">
        <w:trPr>
          <w:jc w:val="center"/>
        </w:trPr>
        <w:tc>
          <w:tcPr>
            <w:tcW w:w="1210" w:type="dxa"/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5</w:t>
            </w:r>
          </w:p>
        </w:tc>
        <w:tc>
          <w:tcPr>
            <w:tcW w:w="1622" w:type="dxa"/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883" w:type="dxa"/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13" w:type="dxa"/>
            <w:tcBorders>
              <w:right w:val="single" w:sz="4" w:space="0" w:color="auto"/>
            </w:tcBorders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411" w:type="dxa"/>
            <w:tcBorders>
              <w:left w:val="single" w:sz="4" w:space="0" w:color="auto"/>
            </w:tcBorders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55" w:type="dxa"/>
            <w:tcBorders>
              <w:left w:val="single" w:sz="4" w:space="0" w:color="auto"/>
            </w:tcBorders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020" w:type="dxa"/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020" w:type="dxa"/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740" w:type="dxa"/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FF17B9" w:rsidTr="00243112">
        <w:trPr>
          <w:jc w:val="center"/>
        </w:trPr>
        <w:tc>
          <w:tcPr>
            <w:tcW w:w="1210" w:type="dxa"/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6</w:t>
            </w:r>
          </w:p>
        </w:tc>
        <w:tc>
          <w:tcPr>
            <w:tcW w:w="1622" w:type="dxa"/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883" w:type="dxa"/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13" w:type="dxa"/>
            <w:tcBorders>
              <w:right w:val="single" w:sz="4" w:space="0" w:color="auto"/>
            </w:tcBorders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411" w:type="dxa"/>
            <w:tcBorders>
              <w:left w:val="single" w:sz="4" w:space="0" w:color="auto"/>
            </w:tcBorders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55" w:type="dxa"/>
            <w:tcBorders>
              <w:left w:val="single" w:sz="4" w:space="0" w:color="auto"/>
            </w:tcBorders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020" w:type="dxa"/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020" w:type="dxa"/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740" w:type="dxa"/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FF17B9" w:rsidTr="00243112">
        <w:trPr>
          <w:jc w:val="center"/>
        </w:trPr>
        <w:tc>
          <w:tcPr>
            <w:tcW w:w="1210" w:type="dxa"/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7</w:t>
            </w:r>
          </w:p>
        </w:tc>
        <w:tc>
          <w:tcPr>
            <w:tcW w:w="1622" w:type="dxa"/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883" w:type="dxa"/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13" w:type="dxa"/>
            <w:tcBorders>
              <w:right w:val="single" w:sz="4" w:space="0" w:color="auto"/>
            </w:tcBorders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411" w:type="dxa"/>
            <w:tcBorders>
              <w:left w:val="single" w:sz="4" w:space="0" w:color="auto"/>
            </w:tcBorders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55" w:type="dxa"/>
            <w:tcBorders>
              <w:left w:val="single" w:sz="4" w:space="0" w:color="auto"/>
            </w:tcBorders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020" w:type="dxa"/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020" w:type="dxa"/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740" w:type="dxa"/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FF17B9" w:rsidTr="00243112">
        <w:trPr>
          <w:jc w:val="center"/>
        </w:trPr>
        <w:tc>
          <w:tcPr>
            <w:tcW w:w="1210" w:type="dxa"/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8</w:t>
            </w:r>
          </w:p>
        </w:tc>
        <w:tc>
          <w:tcPr>
            <w:tcW w:w="1622" w:type="dxa"/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883" w:type="dxa"/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13" w:type="dxa"/>
            <w:tcBorders>
              <w:right w:val="single" w:sz="4" w:space="0" w:color="auto"/>
            </w:tcBorders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411" w:type="dxa"/>
            <w:tcBorders>
              <w:left w:val="single" w:sz="4" w:space="0" w:color="auto"/>
            </w:tcBorders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55" w:type="dxa"/>
            <w:tcBorders>
              <w:left w:val="single" w:sz="4" w:space="0" w:color="auto"/>
            </w:tcBorders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020" w:type="dxa"/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020" w:type="dxa"/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740" w:type="dxa"/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FF17B9" w:rsidTr="00243112">
        <w:trPr>
          <w:jc w:val="center"/>
        </w:trPr>
        <w:tc>
          <w:tcPr>
            <w:tcW w:w="1210" w:type="dxa"/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9</w:t>
            </w:r>
          </w:p>
        </w:tc>
        <w:tc>
          <w:tcPr>
            <w:tcW w:w="1622" w:type="dxa"/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883" w:type="dxa"/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13" w:type="dxa"/>
            <w:tcBorders>
              <w:right w:val="single" w:sz="4" w:space="0" w:color="auto"/>
            </w:tcBorders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411" w:type="dxa"/>
            <w:tcBorders>
              <w:left w:val="single" w:sz="4" w:space="0" w:color="auto"/>
            </w:tcBorders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55" w:type="dxa"/>
            <w:tcBorders>
              <w:left w:val="single" w:sz="4" w:space="0" w:color="auto"/>
            </w:tcBorders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020" w:type="dxa"/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020" w:type="dxa"/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740" w:type="dxa"/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FF17B9" w:rsidTr="00243112">
        <w:trPr>
          <w:jc w:val="center"/>
        </w:trPr>
        <w:tc>
          <w:tcPr>
            <w:tcW w:w="1210" w:type="dxa"/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10</w:t>
            </w:r>
          </w:p>
        </w:tc>
        <w:tc>
          <w:tcPr>
            <w:tcW w:w="1622" w:type="dxa"/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883" w:type="dxa"/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13" w:type="dxa"/>
            <w:tcBorders>
              <w:right w:val="single" w:sz="4" w:space="0" w:color="auto"/>
            </w:tcBorders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411" w:type="dxa"/>
            <w:tcBorders>
              <w:left w:val="single" w:sz="4" w:space="0" w:color="auto"/>
            </w:tcBorders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55" w:type="dxa"/>
            <w:tcBorders>
              <w:left w:val="single" w:sz="4" w:space="0" w:color="auto"/>
            </w:tcBorders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020" w:type="dxa"/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020" w:type="dxa"/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740" w:type="dxa"/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FF17B9" w:rsidTr="00243112">
        <w:trPr>
          <w:jc w:val="center"/>
        </w:trPr>
        <w:tc>
          <w:tcPr>
            <w:tcW w:w="1210" w:type="dxa"/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11</w:t>
            </w:r>
          </w:p>
        </w:tc>
        <w:tc>
          <w:tcPr>
            <w:tcW w:w="1622" w:type="dxa"/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883" w:type="dxa"/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13" w:type="dxa"/>
            <w:tcBorders>
              <w:right w:val="single" w:sz="4" w:space="0" w:color="auto"/>
            </w:tcBorders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411" w:type="dxa"/>
            <w:tcBorders>
              <w:left w:val="single" w:sz="4" w:space="0" w:color="auto"/>
            </w:tcBorders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55" w:type="dxa"/>
            <w:tcBorders>
              <w:left w:val="single" w:sz="4" w:space="0" w:color="auto"/>
            </w:tcBorders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020" w:type="dxa"/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020" w:type="dxa"/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740" w:type="dxa"/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FF17B9" w:rsidTr="00243112">
        <w:trPr>
          <w:jc w:val="center"/>
        </w:trPr>
        <w:tc>
          <w:tcPr>
            <w:tcW w:w="1210" w:type="dxa"/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12</w:t>
            </w:r>
          </w:p>
        </w:tc>
        <w:tc>
          <w:tcPr>
            <w:tcW w:w="1622" w:type="dxa"/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883" w:type="dxa"/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13" w:type="dxa"/>
            <w:tcBorders>
              <w:right w:val="single" w:sz="4" w:space="0" w:color="auto"/>
            </w:tcBorders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411" w:type="dxa"/>
            <w:tcBorders>
              <w:left w:val="single" w:sz="4" w:space="0" w:color="auto"/>
            </w:tcBorders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55" w:type="dxa"/>
            <w:tcBorders>
              <w:left w:val="single" w:sz="4" w:space="0" w:color="auto"/>
            </w:tcBorders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020" w:type="dxa"/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020" w:type="dxa"/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740" w:type="dxa"/>
            <w:vAlign w:val="center"/>
          </w:tcPr>
          <w:p w:rsidR="00FF17B9" w:rsidRDefault="00FF17B9" w:rsidP="00243112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</w:tbl>
    <w:p w:rsidR="00FF17B9" w:rsidRDefault="00FF17B9" w:rsidP="00E83DAB">
      <w:pPr>
        <w:rPr>
          <w:rFonts w:ascii="宋体"/>
          <w:sz w:val="18"/>
          <w:szCs w:val="18"/>
        </w:rPr>
        <w:sectPr w:rsidR="00FF17B9">
          <w:pgSz w:w="16838" w:h="11906" w:orient="landscape"/>
          <w:pgMar w:top="1797" w:right="1440" w:bottom="1797" w:left="1440" w:header="851" w:footer="992" w:gutter="0"/>
          <w:cols w:space="720"/>
          <w:docGrid w:type="lines" w:linePitch="319"/>
        </w:sectPr>
      </w:pPr>
    </w:p>
    <w:p w:rsidR="00FF17B9" w:rsidRDefault="00FF17B9"/>
    <w:sectPr w:rsidR="00FF17B9" w:rsidSect="00E83DA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3DAB"/>
    <w:rsid w:val="0000492C"/>
    <w:rsid w:val="0002498B"/>
    <w:rsid w:val="000454EF"/>
    <w:rsid w:val="00090D98"/>
    <w:rsid w:val="000F07E1"/>
    <w:rsid w:val="001055E1"/>
    <w:rsid w:val="001334E8"/>
    <w:rsid w:val="0013653B"/>
    <w:rsid w:val="00162944"/>
    <w:rsid w:val="001752E7"/>
    <w:rsid w:val="001A67FB"/>
    <w:rsid w:val="001B1382"/>
    <w:rsid w:val="001D416B"/>
    <w:rsid w:val="001D4B5B"/>
    <w:rsid w:val="001D54D8"/>
    <w:rsid w:val="001E4DC7"/>
    <w:rsid w:val="001F3480"/>
    <w:rsid w:val="00222B06"/>
    <w:rsid w:val="00223EB6"/>
    <w:rsid w:val="00243112"/>
    <w:rsid w:val="00250280"/>
    <w:rsid w:val="00257B1E"/>
    <w:rsid w:val="0028322C"/>
    <w:rsid w:val="002D4F45"/>
    <w:rsid w:val="002D53A1"/>
    <w:rsid w:val="002D74E9"/>
    <w:rsid w:val="00316326"/>
    <w:rsid w:val="00332749"/>
    <w:rsid w:val="00392B04"/>
    <w:rsid w:val="003A172C"/>
    <w:rsid w:val="003E3FB6"/>
    <w:rsid w:val="003F2402"/>
    <w:rsid w:val="004134AF"/>
    <w:rsid w:val="004C31C5"/>
    <w:rsid w:val="004D3EB8"/>
    <w:rsid w:val="004E51AA"/>
    <w:rsid w:val="00502DF5"/>
    <w:rsid w:val="0056560C"/>
    <w:rsid w:val="005A0667"/>
    <w:rsid w:val="005B20F0"/>
    <w:rsid w:val="00606654"/>
    <w:rsid w:val="006550E6"/>
    <w:rsid w:val="006D1EA3"/>
    <w:rsid w:val="006D217F"/>
    <w:rsid w:val="006F02B3"/>
    <w:rsid w:val="00700226"/>
    <w:rsid w:val="00715583"/>
    <w:rsid w:val="00730437"/>
    <w:rsid w:val="00742398"/>
    <w:rsid w:val="007453DE"/>
    <w:rsid w:val="00761479"/>
    <w:rsid w:val="007C6E77"/>
    <w:rsid w:val="007E758E"/>
    <w:rsid w:val="007F1393"/>
    <w:rsid w:val="00804555"/>
    <w:rsid w:val="008145B8"/>
    <w:rsid w:val="0081687A"/>
    <w:rsid w:val="00816FAC"/>
    <w:rsid w:val="00844ADE"/>
    <w:rsid w:val="008A0151"/>
    <w:rsid w:val="008A14A4"/>
    <w:rsid w:val="008D160E"/>
    <w:rsid w:val="008E426F"/>
    <w:rsid w:val="008E69D2"/>
    <w:rsid w:val="0094327F"/>
    <w:rsid w:val="00964386"/>
    <w:rsid w:val="00966E0C"/>
    <w:rsid w:val="00985241"/>
    <w:rsid w:val="009929CB"/>
    <w:rsid w:val="009A1568"/>
    <w:rsid w:val="009C5E27"/>
    <w:rsid w:val="009C67C5"/>
    <w:rsid w:val="009E1C61"/>
    <w:rsid w:val="009E759A"/>
    <w:rsid w:val="009F1467"/>
    <w:rsid w:val="00A143A2"/>
    <w:rsid w:val="00A27010"/>
    <w:rsid w:val="00A33A18"/>
    <w:rsid w:val="00A50CE1"/>
    <w:rsid w:val="00A55FEC"/>
    <w:rsid w:val="00A923C8"/>
    <w:rsid w:val="00AA70B1"/>
    <w:rsid w:val="00AF0EC3"/>
    <w:rsid w:val="00B07B07"/>
    <w:rsid w:val="00BA7349"/>
    <w:rsid w:val="00BC2F05"/>
    <w:rsid w:val="00BC542D"/>
    <w:rsid w:val="00C077EF"/>
    <w:rsid w:val="00C23DF1"/>
    <w:rsid w:val="00C362DB"/>
    <w:rsid w:val="00C4421D"/>
    <w:rsid w:val="00C44E90"/>
    <w:rsid w:val="00C9653E"/>
    <w:rsid w:val="00CC53B6"/>
    <w:rsid w:val="00CD46B1"/>
    <w:rsid w:val="00D038ED"/>
    <w:rsid w:val="00D043B3"/>
    <w:rsid w:val="00D50235"/>
    <w:rsid w:val="00D73F32"/>
    <w:rsid w:val="00D83BF2"/>
    <w:rsid w:val="00DA5C35"/>
    <w:rsid w:val="00E37EA3"/>
    <w:rsid w:val="00E83DAB"/>
    <w:rsid w:val="00E83EC7"/>
    <w:rsid w:val="00E85FBA"/>
    <w:rsid w:val="00E90697"/>
    <w:rsid w:val="00EB1407"/>
    <w:rsid w:val="00EC1E84"/>
    <w:rsid w:val="00EF0161"/>
    <w:rsid w:val="00EF41BD"/>
    <w:rsid w:val="00F05018"/>
    <w:rsid w:val="00F16432"/>
    <w:rsid w:val="00FA2B29"/>
    <w:rsid w:val="00FB593D"/>
    <w:rsid w:val="00FE0927"/>
    <w:rsid w:val="00FF17B9"/>
    <w:rsid w:val="00FF7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DAB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">
    <w:name w:val="Char Char Char Char Char Char Char"/>
    <w:basedOn w:val="Normal"/>
    <w:uiPriority w:val="99"/>
    <w:rsid w:val="00E83DAB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27</Words>
  <Characters>156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演员名单</dc:title>
  <dc:subject/>
  <dc:creator>lenovo</dc:creator>
  <cp:keywords/>
  <dc:description/>
  <cp:lastModifiedBy>未定义</cp:lastModifiedBy>
  <cp:revision>2</cp:revision>
  <dcterms:created xsi:type="dcterms:W3CDTF">2020-08-25T03:20:00Z</dcterms:created>
  <dcterms:modified xsi:type="dcterms:W3CDTF">2020-08-25T03:20:00Z</dcterms:modified>
</cp:coreProperties>
</file>